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994" w:type="pct"/>
        <w:jc w:val="center"/>
        <w:tblLook w:val="04A0" w:firstRow="1" w:lastRow="0" w:firstColumn="1" w:lastColumn="0" w:noHBand="0" w:noVBand="1"/>
      </w:tblPr>
      <w:tblGrid>
        <w:gridCol w:w="9841"/>
      </w:tblGrid>
      <w:tr w:rsidR="008E0A39" w:rsidRPr="008E0A39" w:rsidTr="001D4CB3">
        <w:trPr>
          <w:trHeight w:val="4111"/>
          <w:jc w:val="center"/>
        </w:trPr>
        <w:tc>
          <w:tcPr>
            <w:tcW w:w="9625" w:type="dxa"/>
            <w:tcBorders>
              <w:top w:val="nil"/>
              <w:left w:val="nil"/>
              <w:bottom w:val="nil"/>
              <w:right w:val="nil"/>
            </w:tcBorders>
          </w:tcPr>
          <w:p w:rsidR="00C24EFC" w:rsidRPr="002E3E28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  <w:bookmarkStart w:id="0" w:name="_GoBack"/>
            <w:bookmarkEnd w:id="0"/>
            <w:r>
              <w:rPr>
                <w:b/>
                <w:szCs w:val="28"/>
              </w:rPr>
              <w:t>АДМИНИСТРАЦИЯ</w:t>
            </w:r>
            <w:r w:rsidRPr="002E3E2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НОВОМОШКОВСКОГО СЕЛЬСОВЕТА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МОШКОВСКОГО РАЙОНА </w:t>
            </w:r>
            <w:r w:rsidRPr="002E3E28">
              <w:rPr>
                <w:b/>
                <w:szCs w:val="28"/>
              </w:rPr>
              <w:t>НОВОСИБИРСКОЙ ОБЛАСТИ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p w:rsidR="00C24EFC" w:rsidRDefault="00F27F77" w:rsidP="00B10074">
            <w:pPr>
              <w:ind w:firstLine="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ПОСТАНОВЛЕНИЕ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1974"/>
              <w:gridCol w:w="484"/>
              <w:gridCol w:w="1301"/>
            </w:tblGrid>
            <w:tr w:rsidR="00C24EFC" w:rsidRPr="008E0A39" w:rsidTr="000360A9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C24EFC" w:rsidRPr="008E0A39" w:rsidRDefault="00C24EFC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1974" w:type="dxa"/>
                  <w:tcBorders>
                    <w:bottom w:val="single" w:sz="4" w:space="0" w:color="auto"/>
                  </w:tcBorders>
                  <w:vAlign w:val="bottom"/>
                </w:tcPr>
                <w:p w:rsidR="00C24EFC" w:rsidRPr="008E0A39" w:rsidRDefault="00D03337" w:rsidP="00D03337">
                  <w:pPr>
                    <w:ind w:firstLine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15</w:t>
                  </w:r>
                  <w:r w:rsidR="00C63924">
                    <w:rPr>
                      <w:szCs w:val="28"/>
                    </w:rPr>
                    <w:t>.09</w:t>
                  </w:r>
                  <w:r w:rsidR="004E5C85">
                    <w:rPr>
                      <w:szCs w:val="28"/>
                    </w:rPr>
                    <w:t>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C24EFC" w:rsidRPr="008E0A39" w:rsidRDefault="00C24EFC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301" w:type="dxa"/>
                  <w:tcBorders>
                    <w:bottom w:val="single" w:sz="4" w:space="0" w:color="auto"/>
                  </w:tcBorders>
                  <w:vAlign w:val="bottom"/>
                </w:tcPr>
                <w:p w:rsidR="00C24EFC" w:rsidRPr="000360A9" w:rsidRDefault="00D03337" w:rsidP="00F65F24">
                  <w:pPr>
                    <w:ind w:firstLine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65</w:t>
                  </w:r>
                  <w:r w:rsidR="002E5E65">
                    <w:rPr>
                      <w:szCs w:val="28"/>
                    </w:rPr>
                    <w:t>-па</w:t>
                  </w:r>
                </w:p>
              </w:tc>
            </w:tr>
          </w:tbl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p w:rsidR="00C24EFC" w:rsidRDefault="00C24EFC" w:rsidP="00C24EFC">
            <w:pPr>
              <w:ind w:firstLine="0"/>
              <w:rPr>
                <w:b/>
                <w:szCs w:val="28"/>
              </w:rPr>
            </w:pPr>
          </w:p>
          <w:p w:rsidR="004E5C85" w:rsidRDefault="000D07A4" w:rsidP="00D0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C63924">
              <w:rPr>
                <w:szCs w:val="28"/>
              </w:rPr>
              <w:t xml:space="preserve">б </w:t>
            </w:r>
            <w:r w:rsidR="00D03337">
              <w:rPr>
                <w:szCs w:val="28"/>
              </w:rPr>
              <w:t>утверждении реестра мест (площадок) накопления твердых коммунальных отходов, расположенных в населенных пунктах Новомошковского сельсовета Мошковского района Новосибирской области</w:t>
            </w:r>
          </w:p>
          <w:p w:rsidR="0098584F" w:rsidRDefault="0098584F" w:rsidP="003C0504">
            <w:pPr>
              <w:jc w:val="center"/>
              <w:rPr>
                <w:szCs w:val="28"/>
              </w:rPr>
            </w:pPr>
          </w:p>
          <w:p w:rsidR="008E0A39" w:rsidRDefault="002E5E65" w:rsidP="002E5E65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proofErr w:type="gramStart"/>
            <w:r w:rsidR="00D03337">
              <w:rPr>
                <w:szCs w:val="28"/>
              </w:rPr>
      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потребления», Правилами благоустройства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</w:t>
            </w:r>
            <w:proofErr w:type="gramEnd"/>
          </w:p>
          <w:p w:rsidR="002E5E65" w:rsidRDefault="00D03337" w:rsidP="002E5E6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ПОСТАНОВЛЯЮ</w:t>
            </w:r>
            <w:r w:rsidR="002E5E65">
              <w:rPr>
                <w:szCs w:val="28"/>
              </w:rPr>
              <w:t>:</w:t>
            </w:r>
          </w:p>
          <w:p w:rsidR="00D03337" w:rsidRDefault="00D03337" w:rsidP="002E5E6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1. Утвердить реестр мест (площадок) накопления твердых коммунальных отходов, расположенных в населенных пунктах Новомошковского сельсовета</w:t>
            </w:r>
            <w:r w:rsidR="00974F65">
              <w:rPr>
                <w:szCs w:val="28"/>
              </w:rPr>
              <w:t xml:space="preserve"> Мошковского района Новосибирской области.</w:t>
            </w:r>
          </w:p>
          <w:p w:rsidR="00974F65" w:rsidRPr="00974F65" w:rsidRDefault="00974F65" w:rsidP="002E5E6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2. Опубликовать настоящее постановление в периодическом печатном издании «Вестник Новомошковского сельсовета» и на официальном сайте администрации Новомошковского сельсовета Мошковского района Новосибирской области </w:t>
            </w:r>
            <w:hyperlink r:id="rId9" w:history="1">
              <w:r w:rsidRPr="00480493">
                <w:rPr>
                  <w:rStyle w:val="af"/>
                  <w:b/>
                  <w:szCs w:val="28"/>
                  <w:lang w:val="en-US"/>
                </w:rPr>
                <w:t>novomoshkovo</w:t>
              </w:r>
              <w:r w:rsidRPr="00480493">
                <w:rPr>
                  <w:rStyle w:val="af"/>
                  <w:b/>
                  <w:szCs w:val="28"/>
                </w:rPr>
                <w:t>@</w:t>
              </w:r>
              <w:r w:rsidRPr="00480493">
                <w:rPr>
                  <w:rStyle w:val="af"/>
                  <w:b/>
                  <w:szCs w:val="28"/>
                  <w:lang w:val="en-US"/>
                </w:rPr>
                <w:t>nso</w:t>
              </w:r>
              <w:r w:rsidRPr="00480493">
                <w:rPr>
                  <w:rStyle w:val="af"/>
                  <w:b/>
                  <w:szCs w:val="28"/>
                </w:rPr>
                <w:t>.</w:t>
              </w:r>
              <w:proofErr w:type="spellStart"/>
              <w:r w:rsidRPr="00480493">
                <w:rPr>
                  <w:rStyle w:val="af"/>
                  <w:b/>
                  <w:szCs w:val="28"/>
                  <w:lang w:val="en-US"/>
                </w:rPr>
                <w:t>ru</w:t>
              </w:r>
              <w:proofErr w:type="spellEnd"/>
            </w:hyperlink>
            <w:r>
              <w:rPr>
                <w:szCs w:val="28"/>
              </w:rPr>
              <w:t xml:space="preserve"> .</w:t>
            </w:r>
          </w:p>
          <w:p w:rsidR="002E5E65" w:rsidRPr="008856D6" w:rsidRDefault="00974F65" w:rsidP="00C63924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43DAD">
              <w:rPr>
                <w:szCs w:val="28"/>
              </w:rPr>
              <w:t xml:space="preserve">. </w:t>
            </w:r>
            <w:proofErr w:type="gramStart"/>
            <w:r w:rsidR="00943DAD">
              <w:rPr>
                <w:szCs w:val="28"/>
              </w:rPr>
              <w:t>Контроль за</w:t>
            </w:r>
            <w:proofErr w:type="gramEnd"/>
            <w:r w:rsidR="00943DAD">
              <w:rPr>
                <w:szCs w:val="28"/>
              </w:rPr>
              <w:t xml:space="preserve"> исполнением постановления оставляю за собой.</w:t>
            </w:r>
            <w:r w:rsidR="002E5E65">
              <w:rPr>
                <w:szCs w:val="28"/>
              </w:rPr>
              <w:t xml:space="preserve"> </w:t>
            </w:r>
          </w:p>
        </w:tc>
      </w:tr>
    </w:tbl>
    <w:p w:rsidR="000D07A4" w:rsidRPr="003C0504" w:rsidRDefault="00636CE0" w:rsidP="00F65F24">
      <w:pPr>
        <w:ind w:firstLine="0"/>
        <w:rPr>
          <w:bCs/>
          <w:szCs w:val="28"/>
        </w:rPr>
      </w:pPr>
      <w:r w:rsidRPr="00636CE0">
        <w:rPr>
          <w:bCs/>
          <w:szCs w:val="28"/>
        </w:rPr>
        <w:t xml:space="preserve">    </w:t>
      </w:r>
    </w:p>
    <w:p w:rsidR="00E54EDA" w:rsidRPr="004E1B60" w:rsidRDefault="00E54EDA" w:rsidP="00636CE0">
      <w:pPr>
        <w:ind w:firstLine="0"/>
        <w:rPr>
          <w:szCs w:val="28"/>
        </w:rPr>
      </w:pPr>
    </w:p>
    <w:tbl>
      <w:tblPr>
        <w:tblStyle w:val="a7"/>
        <w:tblW w:w="0" w:type="auto"/>
        <w:tblInd w:w="5" w:type="dxa"/>
        <w:tblLook w:val="04A0" w:firstRow="1" w:lastRow="0" w:firstColumn="1" w:lastColumn="0" w:noHBand="0" w:noVBand="1"/>
      </w:tblPr>
      <w:tblGrid>
        <w:gridCol w:w="9627"/>
      </w:tblGrid>
      <w:tr w:rsidR="00E54EDA" w:rsidTr="00E54EDA">
        <w:trPr>
          <w:trHeight w:val="1304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23D" w:rsidRDefault="0066223D" w:rsidP="00A36836">
            <w:pPr>
              <w:ind w:firstLine="0"/>
              <w:jc w:val="left"/>
            </w:pPr>
          </w:p>
          <w:p w:rsidR="00E54EDA" w:rsidRDefault="004E5C85" w:rsidP="00A36836">
            <w:pPr>
              <w:ind w:firstLine="0"/>
              <w:jc w:val="left"/>
            </w:pPr>
            <w:r>
              <w:t>Глава</w:t>
            </w:r>
            <w:r w:rsidR="00E54EDA">
              <w:t xml:space="preserve"> Новомошковского сельсовета</w:t>
            </w:r>
          </w:p>
          <w:p w:rsidR="00E54EDA" w:rsidRDefault="00E54EDA" w:rsidP="00A36836">
            <w:pPr>
              <w:ind w:firstLine="0"/>
              <w:jc w:val="left"/>
            </w:pPr>
            <w:r>
              <w:t>Мошковского района</w:t>
            </w:r>
          </w:p>
          <w:p w:rsidR="00E54EDA" w:rsidRDefault="00E54EDA" w:rsidP="0066223D">
            <w:pPr>
              <w:ind w:firstLine="0"/>
              <w:jc w:val="left"/>
            </w:pPr>
            <w:r>
              <w:t>Новосибирской области</w:t>
            </w:r>
            <w:r w:rsidR="0066223D">
              <w:t xml:space="preserve">                                 </w:t>
            </w:r>
            <w:r w:rsidR="003C0504">
              <w:t xml:space="preserve">                            </w:t>
            </w:r>
            <w:r w:rsidR="0098668B">
              <w:t xml:space="preserve">            </w:t>
            </w:r>
            <w:r w:rsidR="003C0504">
              <w:t xml:space="preserve"> </w:t>
            </w:r>
            <w:r w:rsidR="0066223D">
              <w:t>Е</w:t>
            </w:r>
            <w:r w:rsidR="0098668B">
              <w:t xml:space="preserve">.В. </w:t>
            </w:r>
            <w:proofErr w:type="spellStart"/>
            <w:r w:rsidR="0098668B">
              <w:t>Гацко</w:t>
            </w:r>
            <w:proofErr w:type="spellEnd"/>
          </w:p>
        </w:tc>
      </w:tr>
    </w:tbl>
    <w:p w:rsidR="002E3CB0" w:rsidRDefault="002E3CB0" w:rsidP="00732257">
      <w:pPr>
        <w:ind w:firstLine="0"/>
      </w:pPr>
    </w:p>
    <w:p w:rsidR="004078FA" w:rsidRDefault="004078FA" w:rsidP="004078FA">
      <w:pPr>
        <w:jc w:val="center"/>
      </w:pPr>
    </w:p>
    <w:p w:rsidR="004078FA" w:rsidRDefault="004078FA" w:rsidP="004078FA">
      <w:pPr>
        <w:jc w:val="center"/>
      </w:pPr>
    </w:p>
    <w:p w:rsidR="004078FA" w:rsidRDefault="004078FA" w:rsidP="004078FA">
      <w:pPr>
        <w:jc w:val="center"/>
      </w:pPr>
    </w:p>
    <w:p w:rsidR="004078FA" w:rsidRDefault="004078FA" w:rsidP="004078FA">
      <w:pPr>
        <w:ind w:firstLine="0"/>
        <w:jc w:val="left"/>
        <w:rPr>
          <w:sz w:val="20"/>
        </w:rPr>
      </w:pPr>
    </w:p>
    <w:p w:rsidR="00A36836" w:rsidRDefault="00A36836" w:rsidP="004078FA">
      <w:pPr>
        <w:ind w:firstLine="0"/>
        <w:jc w:val="left"/>
        <w:rPr>
          <w:sz w:val="20"/>
        </w:rPr>
      </w:pPr>
    </w:p>
    <w:p w:rsidR="00A36836" w:rsidRDefault="00A36836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4078FA" w:rsidRPr="000D3706" w:rsidRDefault="004078FA" w:rsidP="004078FA">
      <w:pPr>
        <w:ind w:firstLine="0"/>
        <w:jc w:val="left"/>
        <w:rPr>
          <w:sz w:val="24"/>
          <w:szCs w:val="24"/>
        </w:rPr>
      </w:pPr>
    </w:p>
    <w:sectPr w:rsidR="004078FA" w:rsidRPr="000D3706" w:rsidSect="00941D2A">
      <w:headerReference w:type="default" r:id="rId10"/>
      <w:pgSz w:w="11906" w:h="16838"/>
      <w:pgMar w:top="1134" w:right="1418" w:bottom="567" w:left="851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239" w:rsidRDefault="00C26239" w:rsidP="00791F5A">
      <w:r>
        <w:separator/>
      </w:r>
    </w:p>
  </w:endnote>
  <w:endnote w:type="continuationSeparator" w:id="0">
    <w:p w:rsidR="00C26239" w:rsidRDefault="00C26239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239" w:rsidRDefault="00C26239" w:rsidP="00791F5A">
      <w:r>
        <w:separator/>
      </w:r>
    </w:p>
  </w:footnote>
  <w:footnote w:type="continuationSeparator" w:id="0">
    <w:p w:rsidR="00C26239" w:rsidRDefault="00C26239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DC2A90">
          <w:rPr>
            <w:noProof/>
          </w:rPr>
          <w:t>2</w:t>
        </w:r>
        <w:r w:rsidRPr="00B10074">
          <w:fldChar w:fldCharType="end"/>
        </w:r>
      </w:p>
      <w:p w:rsidR="007448C4" w:rsidRPr="007448C4" w:rsidRDefault="00C26239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2B2D2BB2"/>
    <w:multiLevelType w:val="hybridMultilevel"/>
    <w:tmpl w:val="3118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44BF0"/>
    <w:multiLevelType w:val="multilevel"/>
    <w:tmpl w:val="5D9805C0"/>
    <w:numStyleLink w:val="1250"/>
  </w:abstractNum>
  <w:abstractNum w:abstractNumId="21">
    <w:nsid w:val="3F6E1572"/>
    <w:multiLevelType w:val="multilevel"/>
    <w:tmpl w:val="AF3C2E2C"/>
    <w:numStyleLink w:val="a0"/>
  </w:abstractNum>
  <w:abstractNum w:abstractNumId="22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nsid w:val="482042DD"/>
    <w:multiLevelType w:val="multilevel"/>
    <w:tmpl w:val="AF3C2E2C"/>
    <w:numStyleLink w:val="a"/>
  </w:abstractNum>
  <w:abstractNum w:abstractNumId="25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FA94B4D"/>
    <w:multiLevelType w:val="multilevel"/>
    <w:tmpl w:val="2916B630"/>
    <w:numStyleLink w:val="12500"/>
  </w:abstractNum>
  <w:abstractNum w:abstractNumId="29">
    <w:nsid w:val="5A232D3C"/>
    <w:multiLevelType w:val="multilevel"/>
    <w:tmpl w:val="5D9805C0"/>
    <w:numStyleLink w:val="1250"/>
  </w:abstractNum>
  <w:abstractNum w:abstractNumId="3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>
    <w:nsid w:val="66081CA6"/>
    <w:multiLevelType w:val="multilevel"/>
    <w:tmpl w:val="AF3C2E2C"/>
    <w:numStyleLink w:val="a0"/>
  </w:abstractNum>
  <w:abstractNum w:abstractNumId="32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7099740D"/>
    <w:multiLevelType w:val="multilevel"/>
    <w:tmpl w:val="5D9805C0"/>
    <w:numStyleLink w:val="1250"/>
  </w:abstractNum>
  <w:abstractNum w:abstractNumId="37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6"/>
  </w:num>
  <w:num w:numId="15">
    <w:abstractNumId w:val="29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6"/>
  </w:num>
  <w:num w:numId="21">
    <w:abstractNumId w:val="31"/>
  </w:num>
  <w:num w:numId="22">
    <w:abstractNumId w:val="21"/>
  </w:num>
  <w:num w:numId="23">
    <w:abstractNumId w:val="33"/>
  </w:num>
  <w:num w:numId="24">
    <w:abstractNumId w:val="38"/>
  </w:num>
  <w:num w:numId="25">
    <w:abstractNumId w:val="15"/>
  </w:num>
  <w:num w:numId="26">
    <w:abstractNumId w:val="30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2"/>
  </w:num>
  <w:num w:numId="33">
    <w:abstractNumId w:val="27"/>
  </w:num>
  <w:num w:numId="34">
    <w:abstractNumId w:val="37"/>
  </w:num>
  <w:num w:numId="35">
    <w:abstractNumId w:val="28"/>
  </w:num>
  <w:num w:numId="36">
    <w:abstractNumId w:val="35"/>
  </w:num>
  <w:num w:numId="37">
    <w:abstractNumId w:val="23"/>
  </w:num>
  <w:num w:numId="38">
    <w:abstractNumId w:val="3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36"/>
    <w:rsid w:val="000360A9"/>
    <w:rsid w:val="000963FC"/>
    <w:rsid w:val="000B6177"/>
    <w:rsid w:val="000C1392"/>
    <w:rsid w:val="000C7CD3"/>
    <w:rsid w:val="000D07A4"/>
    <w:rsid w:val="000D1373"/>
    <w:rsid w:val="000D3706"/>
    <w:rsid w:val="000D5220"/>
    <w:rsid w:val="000D7CEC"/>
    <w:rsid w:val="000F59AA"/>
    <w:rsid w:val="00117302"/>
    <w:rsid w:val="0012073E"/>
    <w:rsid w:val="001251AD"/>
    <w:rsid w:val="0013099C"/>
    <w:rsid w:val="00152333"/>
    <w:rsid w:val="001764DC"/>
    <w:rsid w:val="00194EF9"/>
    <w:rsid w:val="001A3808"/>
    <w:rsid w:val="001B268A"/>
    <w:rsid w:val="001D4CB3"/>
    <w:rsid w:val="001E6523"/>
    <w:rsid w:val="00211006"/>
    <w:rsid w:val="0021217E"/>
    <w:rsid w:val="00221F92"/>
    <w:rsid w:val="00246806"/>
    <w:rsid w:val="00253609"/>
    <w:rsid w:val="002705DB"/>
    <w:rsid w:val="002A2623"/>
    <w:rsid w:val="002A794B"/>
    <w:rsid w:val="002B1603"/>
    <w:rsid w:val="002D57DC"/>
    <w:rsid w:val="002E3CB0"/>
    <w:rsid w:val="002E3E28"/>
    <w:rsid w:val="002E4946"/>
    <w:rsid w:val="002E5E65"/>
    <w:rsid w:val="00312827"/>
    <w:rsid w:val="00324104"/>
    <w:rsid w:val="00345447"/>
    <w:rsid w:val="00390B1E"/>
    <w:rsid w:val="00397FC4"/>
    <w:rsid w:val="003A160B"/>
    <w:rsid w:val="003C0504"/>
    <w:rsid w:val="003C7B10"/>
    <w:rsid w:val="003E1149"/>
    <w:rsid w:val="004078FA"/>
    <w:rsid w:val="00442CD0"/>
    <w:rsid w:val="00476D63"/>
    <w:rsid w:val="00487A8D"/>
    <w:rsid w:val="004D3964"/>
    <w:rsid w:val="004D42E8"/>
    <w:rsid w:val="004E1B60"/>
    <w:rsid w:val="004E5C85"/>
    <w:rsid w:val="00560871"/>
    <w:rsid w:val="00583858"/>
    <w:rsid w:val="00592B6F"/>
    <w:rsid w:val="005A2ADB"/>
    <w:rsid w:val="005B02CC"/>
    <w:rsid w:val="005B50AA"/>
    <w:rsid w:val="005E4D12"/>
    <w:rsid w:val="005F50E3"/>
    <w:rsid w:val="00615448"/>
    <w:rsid w:val="00636CE0"/>
    <w:rsid w:val="0066223D"/>
    <w:rsid w:val="00673F9A"/>
    <w:rsid w:val="00676DFC"/>
    <w:rsid w:val="00695D04"/>
    <w:rsid w:val="006A4B1B"/>
    <w:rsid w:val="006F2D0D"/>
    <w:rsid w:val="0070291F"/>
    <w:rsid w:val="0072069E"/>
    <w:rsid w:val="007314F5"/>
    <w:rsid w:val="00732257"/>
    <w:rsid w:val="007448C4"/>
    <w:rsid w:val="0075176B"/>
    <w:rsid w:val="007839B6"/>
    <w:rsid w:val="00791F5A"/>
    <w:rsid w:val="007E2481"/>
    <w:rsid w:val="007E5DC1"/>
    <w:rsid w:val="008001E5"/>
    <w:rsid w:val="0082110C"/>
    <w:rsid w:val="00837078"/>
    <w:rsid w:val="008856D6"/>
    <w:rsid w:val="008A074E"/>
    <w:rsid w:val="008E0A39"/>
    <w:rsid w:val="00901CDE"/>
    <w:rsid w:val="009033C2"/>
    <w:rsid w:val="00905480"/>
    <w:rsid w:val="00912EAB"/>
    <w:rsid w:val="0092369C"/>
    <w:rsid w:val="009357CD"/>
    <w:rsid w:val="00941D2A"/>
    <w:rsid w:val="00943DAD"/>
    <w:rsid w:val="00974F65"/>
    <w:rsid w:val="0097513C"/>
    <w:rsid w:val="0098584F"/>
    <w:rsid w:val="0098668B"/>
    <w:rsid w:val="009B1E39"/>
    <w:rsid w:val="009E468B"/>
    <w:rsid w:val="009E4736"/>
    <w:rsid w:val="009F3552"/>
    <w:rsid w:val="00A0772F"/>
    <w:rsid w:val="00A314E7"/>
    <w:rsid w:val="00A36836"/>
    <w:rsid w:val="00A36C60"/>
    <w:rsid w:val="00A60553"/>
    <w:rsid w:val="00A76E85"/>
    <w:rsid w:val="00AC5220"/>
    <w:rsid w:val="00AE78C4"/>
    <w:rsid w:val="00B10074"/>
    <w:rsid w:val="00B44E89"/>
    <w:rsid w:val="00B52B80"/>
    <w:rsid w:val="00B63DB3"/>
    <w:rsid w:val="00B80684"/>
    <w:rsid w:val="00BC22B8"/>
    <w:rsid w:val="00BE5813"/>
    <w:rsid w:val="00BF1BFF"/>
    <w:rsid w:val="00C07D57"/>
    <w:rsid w:val="00C24EFC"/>
    <w:rsid w:val="00C26239"/>
    <w:rsid w:val="00C32DC0"/>
    <w:rsid w:val="00C4644A"/>
    <w:rsid w:val="00C63924"/>
    <w:rsid w:val="00C76C5B"/>
    <w:rsid w:val="00C8447B"/>
    <w:rsid w:val="00C93E2D"/>
    <w:rsid w:val="00CB1BC4"/>
    <w:rsid w:val="00CD5E84"/>
    <w:rsid w:val="00CE37D6"/>
    <w:rsid w:val="00D004D7"/>
    <w:rsid w:val="00D03337"/>
    <w:rsid w:val="00D03846"/>
    <w:rsid w:val="00D1462C"/>
    <w:rsid w:val="00D2756F"/>
    <w:rsid w:val="00D96921"/>
    <w:rsid w:val="00DA381A"/>
    <w:rsid w:val="00DC2A90"/>
    <w:rsid w:val="00E0164D"/>
    <w:rsid w:val="00E334F3"/>
    <w:rsid w:val="00E352E6"/>
    <w:rsid w:val="00E36101"/>
    <w:rsid w:val="00E469B4"/>
    <w:rsid w:val="00E54EDA"/>
    <w:rsid w:val="00EA5B0E"/>
    <w:rsid w:val="00EB432D"/>
    <w:rsid w:val="00EC27ED"/>
    <w:rsid w:val="00EF6B6D"/>
    <w:rsid w:val="00F27F77"/>
    <w:rsid w:val="00F302CA"/>
    <w:rsid w:val="00F65F24"/>
    <w:rsid w:val="00F67AD6"/>
    <w:rsid w:val="00F7383C"/>
    <w:rsid w:val="00F75C33"/>
    <w:rsid w:val="00FE4D63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unhideWhenUsed/>
    <w:rsid w:val="00974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unhideWhenUsed/>
    <w:rsid w:val="00974F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ovomoshkovo@nso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6;&#1072;&#1089;&#1087;&#1086;&#1088;&#1103;&#1078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ADA5C-F153-464A-8F90-35DF5B7A5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DG Win&amp;Soft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Лариса</dc:creator>
  <cp:lastModifiedBy>user</cp:lastModifiedBy>
  <cp:revision>2</cp:revision>
  <cp:lastPrinted>2022-09-12T02:42:00Z</cp:lastPrinted>
  <dcterms:created xsi:type="dcterms:W3CDTF">2023-02-02T09:47:00Z</dcterms:created>
  <dcterms:modified xsi:type="dcterms:W3CDTF">2023-02-02T09:47:00Z</dcterms:modified>
</cp:coreProperties>
</file>